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37E88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POTY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5529F6AE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Chaplain.</w:t>
      </w:r>
    </w:p>
    <w:p w14:paraId="45E951CB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2F3B7C2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ADD4D3D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8 Jul.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Peert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of Norwich, chaplain(q.v.), made him one of the executors of his</w:t>
      </w:r>
    </w:p>
    <w:p w14:paraId="16E90D1B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Will.</w:t>
      </w:r>
    </w:p>
    <w:p w14:paraId="05A886AD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43415D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ed. Christopher Harper-Bill, pub. Canterbury and York Society 2000 pp.36-7)</w:t>
      </w:r>
    </w:p>
    <w:p w14:paraId="082F4E34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9D7C3F6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5856826" w14:textId="77777777" w:rsidR="00EF45ED" w:rsidRDefault="00EF45ED" w:rsidP="00EF45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September 2022</w:t>
      </w:r>
    </w:p>
    <w:p w14:paraId="03804FB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D04A9" w14:textId="77777777" w:rsidR="00EF45ED" w:rsidRDefault="00EF45ED" w:rsidP="009139A6">
      <w:r>
        <w:separator/>
      </w:r>
    </w:p>
  </w:endnote>
  <w:endnote w:type="continuationSeparator" w:id="0">
    <w:p w14:paraId="6C150B1E" w14:textId="77777777" w:rsidR="00EF45ED" w:rsidRDefault="00EF45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24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50F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116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FC3A0" w14:textId="77777777" w:rsidR="00EF45ED" w:rsidRDefault="00EF45ED" w:rsidP="009139A6">
      <w:r>
        <w:separator/>
      </w:r>
    </w:p>
  </w:footnote>
  <w:footnote w:type="continuationSeparator" w:id="0">
    <w:p w14:paraId="706AA932" w14:textId="77777777" w:rsidR="00EF45ED" w:rsidRDefault="00EF45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01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3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6D1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E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45E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44CB1"/>
  <w15:chartTrackingRefBased/>
  <w15:docId w15:val="{FEC1260A-AD4C-4C73-923C-DB54EBEE7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2022-09-29T20:27:00Z</dcterms:created>
  <dcterms:modified xsi:type="dcterms:W3CDTF">2022-09-29T20:28:00Z</dcterms:modified>
</cp:coreProperties>
</file>